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D2362" w14:textId="77777777" w:rsidR="004E377D" w:rsidRPr="004E377D" w:rsidRDefault="004E377D" w:rsidP="004E377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E377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OSSTHEHILL</w:t>
      </w:r>
      <w:r w:rsidRPr="004E377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 w:rsidRPr="004E377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4E377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51035233" w14:textId="77777777" w:rsidR="004E377D" w:rsidRPr="004E377D" w:rsidRDefault="004E377D" w:rsidP="004E377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E377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Welton by </w:t>
      </w:r>
      <w:proofErr w:type="spellStart"/>
      <w:r w:rsidRPr="004E377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Daventry</w:t>
      </w:r>
      <w:proofErr w:type="spellEnd"/>
      <w:r w:rsidRPr="004E377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, </w:t>
      </w:r>
      <w:proofErr w:type="spellStart"/>
      <w:r w:rsidRPr="004E377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Northamptonshire</w:t>
      </w:r>
      <w:proofErr w:type="spellEnd"/>
      <w:r w:rsidRPr="004E377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. Husbandman.</w:t>
      </w:r>
    </w:p>
    <w:p w14:paraId="07754213" w14:textId="77777777" w:rsidR="004E377D" w:rsidRPr="004E377D" w:rsidRDefault="004E377D" w:rsidP="004E377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8749AAF" w14:textId="77777777" w:rsidR="004E377D" w:rsidRPr="004E377D" w:rsidRDefault="004E377D" w:rsidP="004E377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C5F05DC" w14:textId="77777777" w:rsidR="004E377D" w:rsidRPr="004E377D" w:rsidRDefault="004E377D" w:rsidP="004E377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E377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4E377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William Lane, Prior of </w:t>
      </w:r>
      <w:proofErr w:type="spellStart"/>
      <w:r w:rsidRPr="004E377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Daventry</w:t>
      </w:r>
      <w:proofErr w:type="spellEnd"/>
      <w:r w:rsidRPr="004E377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(q.v.), brought a plaint of trespass, rescue</w:t>
      </w:r>
    </w:p>
    <w:p w14:paraId="1470C468" w14:textId="77777777" w:rsidR="004E377D" w:rsidRPr="004E377D" w:rsidRDefault="004E377D" w:rsidP="004E377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E377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4E377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and taking against him.</w:t>
      </w:r>
    </w:p>
    <w:p w14:paraId="452B8A72" w14:textId="77777777" w:rsidR="004E377D" w:rsidRPr="004E377D" w:rsidRDefault="004E377D" w:rsidP="004E377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E377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4E377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4E377D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4E377D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http://aalt.law.uh.edu/Indices/CP40Indices/CP40no883Pl.htm</w:t>
        </w:r>
      </w:hyperlink>
      <w:r w:rsidRPr="004E377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326B07E3" w14:textId="77777777" w:rsidR="004E377D" w:rsidRPr="004E377D" w:rsidRDefault="004E377D" w:rsidP="004E377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F1A6C73" w14:textId="77777777" w:rsidR="004E377D" w:rsidRPr="004E377D" w:rsidRDefault="004E377D" w:rsidP="004E377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3BF6194" w14:textId="77777777" w:rsidR="004E377D" w:rsidRPr="004E377D" w:rsidRDefault="004E377D" w:rsidP="004E377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E377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15 June 2021</w:t>
      </w:r>
    </w:p>
    <w:p w14:paraId="4CB5560D" w14:textId="77777777" w:rsidR="00BA00AB" w:rsidRPr="004E377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E37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764C3" w14:textId="77777777" w:rsidR="004E377D" w:rsidRDefault="004E377D" w:rsidP="009139A6">
      <w:r>
        <w:separator/>
      </w:r>
    </w:p>
  </w:endnote>
  <w:endnote w:type="continuationSeparator" w:id="0">
    <w:p w14:paraId="359D4E28" w14:textId="77777777" w:rsidR="004E377D" w:rsidRDefault="004E377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6E1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E3F0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CFF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30F81" w14:textId="77777777" w:rsidR="004E377D" w:rsidRDefault="004E377D" w:rsidP="009139A6">
      <w:r>
        <w:separator/>
      </w:r>
    </w:p>
  </w:footnote>
  <w:footnote w:type="continuationSeparator" w:id="0">
    <w:p w14:paraId="6BCB74B8" w14:textId="77777777" w:rsidR="004E377D" w:rsidRDefault="004E377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F26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605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8706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77D"/>
    <w:rsid w:val="000666E0"/>
    <w:rsid w:val="002510B7"/>
    <w:rsid w:val="004E377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E5305"/>
  <w15:chartTrackingRefBased/>
  <w15:docId w15:val="{73F9A348-B9D5-48D7-AABA-1EC6099F2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E37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2021-07-31T20:55:00Z</dcterms:created>
  <dcterms:modified xsi:type="dcterms:W3CDTF">2021-07-31T20:56:00Z</dcterms:modified>
</cp:coreProperties>
</file>